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F91033" w:rsidRPr="00F91033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Λαβή νυστεριών </w:t>
            </w:r>
            <w:bookmarkStart w:id="0" w:name="_GoBack"/>
            <w:bookmarkEnd w:id="0"/>
          </w:p>
        </w:tc>
      </w:tr>
      <w:tr w:rsidR="00F91033" w:rsidRPr="00F91033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91033" w:rsidRPr="00F91033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91033" w:rsidRPr="00F91033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103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91033" w:rsidRPr="00F91033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33" w:rsidRPr="00F91033" w:rsidRDefault="00F91033" w:rsidP="00F9103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Λαβή νυστεριών, </w:t>
            </w:r>
            <w:proofErr w:type="spellStart"/>
            <w:r w:rsidRPr="00F91033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F9103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91033" w:rsidRPr="00F91033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91033" w:rsidRPr="00F91033" w:rsidRDefault="00F91033" w:rsidP="00F9103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9103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9103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91033" w:rsidRPr="00F91033" w:rsidRDefault="00F91033" w:rsidP="00F91033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F91033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91033" w:rsidRPr="00F91033" w:rsidRDefault="00F91033" w:rsidP="00F9103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91033" w:rsidRPr="00F91033" w:rsidRDefault="00F91033" w:rsidP="00F9103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F91033" w:rsidRDefault="00B43CAA" w:rsidP="00F91033"/>
    <w:sectPr w:rsidR="00B43CAA" w:rsidRPr="00F910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9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2025-11-24T11:18:00Z</dcterms:created>
  <dcterms:modified xsi:type="dcterms:W3CDTF">2025-11-24T11:18:00Z</dcterms:modified>
</cp:coreProperties>
</file>